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</w:pPr>
      <w:bookmarkStart w:id="0" w:name="_GoBack"/>
      <w:bookmarkEnd w:id="0"/>
      <w:r>
        <mc:AlternateContent>
          <mc:Choice Requires="wpg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2007870</wp:posOffset>
                </wp:positionH>
                <wp:positionV relativeFrom="paragraph">
                  <wp:posOffset>-706120</wp:posOffset>
                </wp:positionV>
                <wp:extent cx="3867785" cy="4902835"/>
                <wp:effectExtent l="0" t="0" r="0" b="0"/>
                <wp:wrapNone/>
                <wp:docPr id="1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67566" cy="4902769"/>
                          <a:chOff x="0" y="0"/>
                          <a:chExt cx="3867566" cy="4902769"/>
                        </a:xfrm>
                      </wpg:grpSpPr>
                      <wps:wsp>
                        <wps:cNvPr id="4" name="文本框 4"/>
                        <wps:cNvSpPr txBox="1"/>
                        <wps:spPr>
                          <a:xfrm>
                            <a:off x="588164" y="0"/>
                            <a:ext cx="1937385" cy="27901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庞门正道粗书体" w:hAnsi="庞门正道粗书体" w:eastAsia="庞门正道粗书体"/>
                                  <w:color w:val="C00000"/>
                                  <w:sz w:val="220"/>
                                  <w:szCs w:val="220"/>
                                </w:rPr>
                              </w:pPr>
                              <w:r>
                                <w:rPr>
                                  <w:rFonts w:hint="eastAsia" w:ascii="庞门正道粗书体" w:hAnsi="庞门正道粗书体" w:eastAsia="庞门正道粗书体"/>
                                  <w:color w:val="C00000"/>
                                  <w:sz w:val="220"/>
                                  <w:szCs w:val="220"/>
                                </w:rPr>
                                <w:t>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" name="文本框 5"/>
                        <wps:cNvSpPr txBox="1"/>
                        <wps:spPr>
                          <a:xfrm>
                            <a:off x="1739046" y="898634"/>
                            <a:ext cx="2128520" cy="27901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庞门正道粗书体" w:hAnsi="庞门正道粗书体" w:eastAsia="庞门正道粗书体"/>
                                  <w:color w:val="C00000"/>
                                  <w:sz w:val="240"/>
                                  <w:szCs w:val="240"/>
                                </w:rPr>
                              </w:pPr>
                              <w:r>
                                <w:rPr>
                                  <w:rFonts w:hint="eastAsia" w:ascii="庞门正道粗书体" w:hAnsi="庞门正道粗书体" w:eastAsia="庞门正道粗书体"/>
                                  <w:color w:val="C00000"/>
                                  <w:sz w:val="240"/>
                                  <w:szCs w:val="240"/>
                                </w:rPr>
                                <w:t>假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" name="文本框 6"/>
                        <wps:cNvSpPr txBox="1"/>
                        <wps:spPr>
                          <a:xfrm>
                            <a:off x="272853" y="1450427"/>
                            <a:ext cx="2128520" cy="27901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庞门正道粗书体" w:hAnsi="庞门正道粗书体" w:eastAsia="庞门正道粗书体"/>
                                  <w:color w:val="C00000"/>
                                  <w:sz w:val="220"/>
                                  <w:szCs w:val="220"/>
                                </w:rPr>
                              </w:pPr>
                              <w:r>
                                <w:rPr>
                                  <w:rFonts w:hint="eastAsia" w:ascii="庞门正道粗书体" w:hAnsi="庞门正道粗书体" w:eastAsia="庞门正道粗书体"/>
                                  <w:color w:val="C00000"/>
                                  <w:sz w:val="220"/>
                                  <w:szCs w:val="220"/>
                                </w:rPr>
                                <w:t>通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" name="文本框 7"/>
                        <wps:cNvSpPr txBox="1"/>
                        <wps:spPr>
                          <a:xfrm>
                            <a:off x="1502564" y="2112579"/>
                            <a:ext cx="2128520" cy="27901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庞门正道粗书体" w:hAnsi="庞门正道粗书体" w:eastAsia="庞门正道粗书体"/>
                                  <w:color w:val="C00000"/>
                                  <w:sz w:val="220"/>
                                  <w:szCs w:val="220"/>
                                </w:rPr>
                              </w:pPr>
                              <w:r>
                                <w:rPr>
                                  <w:rFonts w:hint="eastAsia" w:ascii="庞门正道粗书体" w:hAnsi="庞门正道粗书体" w:eastAsia="庞门正道粗书体"/>
                                  <w:color w:val="C00000"/>
                                  <w:sz w:val="220"/>
                                  <w:szCs w:val="220"/>
                                </w:rPr>
                                <w:t>知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" name="文本框 8"/>
                        <wps:cNvSpPr txBox="1"/>
                        <wps:spPr>
                          <a:xfrm rot="5400000">
                            <a:off x="-1035685" y="1844565"/>
                            <a:ext cx="3100705" cy="10293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280" w:lineRule="exact"/>
                                <w:jc w:val="left"/>
                                <w:rPr>
                                  <w:rFonts w:ascii="阿里巴巴普惠体 L" w:hAnsi="阿里巴巴普惠体 L" w:eastAsia="阿里巴巴普惠体 L" w:cs="阿里巴巴普惠体 L"/>
                                  <w:color w:val="C00000"/>
                                  <w:spacing w:val="6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阿里巴巴普惠体 L" w:hAnsi="阿里巴巴普惠体 L" w:eastAsia="阿里巴巴普惠体 L" w:cs="阿里巴巴普惠体 L"/>
                                  <w:color w:val="C00000"/>
                                  <w:spacing w:val="60"/>
                                  <w:sz w:val="24"/>
                                  <w:szCs w:val="24"/>
                                </w:rPr>
                                <w:t>2020</w:t>
                              </w:r>
                            </w:p>
                            <w:p>
                              <w:pPr>
                                <w:spacing w:line="280" w:lineRule="exact"/>
                                <w:jc w:val="left"/>
                                <w:rPr>
                                  <w:rFonts w:ascii="阿里巴巴普惠体 L" w:hAnsi="阿里巴巴普惠体 L" w:eastAsia="阿里巴巴普惠体 L" w:cs="阿里巴巴普惠体 L"/>
                                  <w:color w:val="C00000"/>
                                  <w:spacing w:val="6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阿里巴巴普惠体 L" w:hAnsi="阿里巴巴普惠体 L" w:eastAsia="阿里巴巴普惠体 L" w:cs="阿里巴巴普惠体 L"/>
                                  <w:color w:val="C00000"/>
                                  <w:spacing w:val="60"/>
                                  <w:sz w:val="24"/>
                                  <w:szCs w:val="24"/>
                                </w:rPr>
                                <w:t>Spring Festival holiday</w:t>
                              </w:r>
                            </w:p>
                            <w:p>
                              <w:pPr>
                                <w:spacing w:line="280" w:lineRule="exact"/>
                                <w:jc w:val="left"/>
                                <w:rPr>
                                  <w:rFonts w:ascii="阿里巴巴普惠体 L" w:hAnsi="阿里巴巴普惠体 L" w:eastAsia="阿里巴巴普惠体 L" w:cs="阿里巴巴普惠体 L"/>
                                  <w:color w:val="C00000"/>
                                  <w:spacing w:val="6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阿里巴巴普惠体 L" w:hAnsi="阿里巴巴普惠体 L" w:eastAsia="阿里巴巴普惠体 L" w:cs="阿里巴巴普惠体 L"/>
                                  <w:color w:val="C00000"/>
                                  <w:spacing w:val="60"/>
                                  <w:sz w:val="24"/>
                                  <w:szCs w:val="24"/>
                                </w:rPr>
                                <w:t>notice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8.1pt;margin-top:-55.6pt;height:386.05pt;width:304.55pt;z-index:251718656;mso-width-relative:page;mso-height-relative:page;" coordsize="3867566,4902769" o:gfxdata="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">
                <o:lock v:ext="edit" aspectratio="f"/>
                <v:shape id="_x0000_s1026" o:spid="_x0000_s1026" o:spt="202" type="#_x0000_t202" style="position:absolute;left:588164;top:0;height:2790190;width:1937385;v-text-anchor:middle;" filled="f" stroked="f" coordsize="21600,21600" o:gfxdata="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DicAvQAA&#10;ANo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庞门正道粗书体" w:hAnsi="庞门正道粗书体" w:eastAsia="庞门正道粗书体"/>
                            <w:color w:val="C00000"/>
                            <w:sz w:val="220"/>
                            <w:szCs w:val="220"/>
                          </w:rPr>
                        </w:pPr>
                        <w:r>
                          <w:rPr>
                            <w:rFonts w:hint="eastAsia" w:ascii="庞门正道粗书体" w:hAnsi="庞门正道粗书体" w:eastAsia="庞门正道粗书体"/>
                            <w:color w:val="C00000"/>
                            <w:sz w:val="220"/>
                            <w:szCs w:val="220"/>
                          </w:rPr>
                          <w:t>放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739046;top:898634;height:2790190;width:2128520;v-text-anchor:middle;" filled="f" stroked="f" coordsize="21600,21600" o:gfxdata="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QoKbvQAA&#10;ANo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庞门正道粗书体" w:hAnsi="庞门正道粗书体" w:eastAsia="庞门正道粗书体"/>
                            <w:color w:val="C00000"/>
                            <w:sz w:val="240"/>
                            <w:szCs w:val="240"/>
                          </w:rPr>
                        </w:pPr>
                        <w:r>
                          <w:rPr>
                            <w:rFonts w:hint="eastAsia" w:ascii="庞门正道粗书体" w:hAnsi="庞门正道粗书体" w:eastAsia="庞门正道粗书体"/>
                            <w:color w:val="C00000"/>
                            <w:sz w:val="240"/>
                            <w:szCs w:val="240"/>
                          </w:rPr>
                          <w:t>假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72853;top:1450427;height:2790190;width:2128520;v-text-anchor:middle;" filled="f" stroked="f" coordsize="21600,21600" o:gfxdata="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kBzsvQAA&#10;ANo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庞门正道粗书体" w:hAnsi="庞门正道粗书体" w:eastAsia="庞门正道粗书体"/>
                            <w:color w:val="C00000"/>
                            <w:sz w:val="220"/>
                            <w:szCs w:val="220"/>
                          </w:rPr>
                        </w:pPr>
                        <w:r>
                          <w:rPr>
                            <w:rFonts w:hint="eastAsia" w:ascii="庞门正道粗书体" w:hAnsi="庞门正道粗书体" w:eastAsia="庞门正道粗书体"/>
                            <w:color w:val="C00000"/>
                            <w:sz w:val="220"/>
                            <w:szCs w:val="220"/>
                          </w:rPr>
                          <w:t>通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502564;top:2112579;height:2790190;width:2128520;v-text-anchor:middle;" filled="f" stroked="f" coordsize="21600,21600" o:gfxdata="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3Ll3vQAA&#10;ANo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庞门正道粗书体" w:hAnsi="庞门正道粗书体" w:eastAsia="庞门正道粗书体"/>
                            <w:color w:val="C00000"/>
                            <w:sz w:val="220"/>
                            <w:szCs w:val="220"/>
                          </w:rPr>
                        </w:pPr>
                        <w:r>
                          <w:rPr>
                            <w:rFonts w:hint="eastAsia" w:ascii="庞门正道粗书体" w:hAnsi="庞门正道粗书体" w:eastAsia="庞门正道粗书体"/>
                            <w:color w:val="C00000"/>
                            <w:sz w:val="220"/>
                            <w:szCs w:val="220"/>
                          </w:rPr>
                          <w:t>知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-1035685;top:1844565;height:1029335;width:3100705;rotation:5898240f;v-text-anchor:middle;" filled="f" stroked="f" coordsize="21600,21600" o:gfxdata="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eUOIm5AAAA2gAA&#10;AA8AAAAAAAAAAQAgAAAAIgAAAGRycy9kb3ducmV2LnhtbFBLAQIUABQAAAAIAIdO4kAzLwWeOwAA&#10;ADkAAAAQAAAAAAAAAAEAIAAAAAgBAABkcnMvc2hhcGV4bWwueG1sUEsFBgAAAAAGAAYAWwEAALID&#10;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280" w:lineRule="exact"/>
                          <w:jc w:val="left"/>
                          <w:rPr>
                            <w:rFonts w:ascii="阿里巴巴普惠体 L" w:hAnsi="阿里巴巴普惠体 L" w:eastAsia="阿里巴巴普惠体 L" w:cs="阿里巴巴普惠体 L"/>
                            <w:color w:val="C00000"/>
                            <w:spacing w:val="6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阿里巴巴普惠体 L" w:hAnsi="阿里巴巴普惠体 L" w:eastAsia="阿里巴巴普惠体 L" w:cs="阿里巴巴普惠体 L"/>
                            <w:color w:val="C00000"/>
                            <w:spacing w:val="60"/>
                            <w:sz w:val="24"/>
                            <w:szCs w:val="24"/>
                          </w:rPr>
                          <w:t>2020</w:t>
                        </w:r>
                      </w:p>
                      <w:p>
                        <w:pPr>
                          <w:spacing w:line="280" w:lineRule="exact"/>
                          <w:jc w:val="left"/>
                          <w:rPr>
                            <w:rFonts w:ascii="阿里巴巴普惠体 L" w:hAnsi="阿里巴巴普惠体 L" w:eastAsia="阿里巴巴普惠体 L" w:cs="阿里巴巴普惠体 L"/>
                            <w:color w:val="C00000"/>
                            <w:spacing w:val="6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阿里巴巴普惠体 L" w:hAnsi="阿里巴巴普惠体 L" w:eastAsia="阿里巴巴普惠体 L" w:cs="阿里巴巴普惠体 L"/>
                            <w:color w:val="C00000"/>
                            <w:spacing w:val="60"/>
                            <w:sz w:val="24"/>
                            <w:szCs w:val="24"/>
                          </w:rPr>
                          <w:t>Spring Festival holiday</w:t>
                        </w:r>
                      </w:p>
                      <w:p>
                        <w:pPr>
                          <w:spacing w:line="280" w:lineRule="exact"/>
                          <w:jc w:val="left"/>
                          <w:rPr>
                            <w:rFonts w:ascii="阿里巴巴普惠体 L" w:hAnsi="阿里巴巴普惠体 L" w:eastAsia="阿里巴巴普惠体 L" w:cs="阿里巴巴普惠体 L"/>
                            <w:color w:val="C00000"/>
                            <w:spacing w:val="6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阿里巴巴普惠体 L" w:hAnsi="阿里巴巴普惠体 L" w:eastAsia="阿里巴巴普惠体 L" w:cs="阿里巴巴普惠体 L"/>
                            <w:color w:val="C00000"/>
                            <w:spacing w:val="60"/>
                            <w:sz w:val="24"/>
                            <w:szCs w:val="24"/>
                          </w:rPr>
                          <w:t>notice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posOffset>-1139825</wp:posOffset>
            </wp:positionH>
            <wp:positionV relativeFrom="paragraph">
              <wp:posOffset>-914400</wp:posOffset>
            </wp:positionV>
            <wp:extent cx="2844165" cy="6337935"/>
            <wp:effectExtent l="0" t="0" r="0" b="635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3919" cy="6337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560310" cy="10692130"/>
                <wp:effectExtent l="0" t="0" r="3175" b="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0000" cy="10692000"/>
                        </a:xfrm>
                        <a:prstGeom prst="rect">
                          <a:avLst/>
                        </a:prstGeom>
                        <a:blipFill>
                          <a:blip r:embed="rId5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height:841.9pt;width:595.3pt;mso-position-horizontal:center;mso-position-horizontal-relative:margin;mso-position-vertical:center;mso-position-vertical-relative:margin;z-index:251644928;v-text-anchor:middle;mso-width-relative:page;mso-height-relative:page;" filled="t" stroked="f" coordsize="21600,21600" o:gfxdata="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qiYOvrYAAAAhAQAAGQAA&#10;AGRycy9fcmVscy9lMm9Eb2MueG1sLnJlbHOFj0FqwzAQRfeF3EHMPpadRSjFsjeh4G1IDjBIY1nE&#10;GglJLfXtI8gmgUCX8z//PaYf//wqfillF1hB17QgiHUwjq2C6+V7/wkiF2SDa2BSsFGGcdh99Gda&#10;sdRRXlzMolI4K1hKiV9SZr2Qx9yESFybOSSPpZ7Jyoj6hpbkoW2PMj0zYHhhiskoSJPpQFy2WM3/&#10;s8M8O02noH88cXmjkM5XdwVislQUeDIOH2HXRLYgh16+PDbcAV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widowControl/>
        <w:jc w:val="left"/>
        <w:rPr>
          <w:rFonts w:hint="eastAsia"/>
        </w:rPr>
      </w:pPr>
      <w: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-39370</wp:posOffset>
            </wp:positionH>
            <wp:positionV relativeFrom="paragraph">
              <wp:posOffset>7753350</wp:posOffset>
            </wp:positionV>
            <wp:extent cx="440055" cy="689610"/>
            <wp:effectExtent l="0" t="0" r="0" b="0"/>
            <wp:wrapNone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948" cy="689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margin">
                  <wp:posOffset>-39370</wp:posOffset>
                </wp:positionH>
                <wp:positionV relativeFrom="paragraph">
                  <wp:posOffset>3028315</wp:posOffset>
                </wp:positionV>
                <wp:extent cx="5359400" cy="472948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59400" cy="4729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80" w:lineRule="exact"/>
                              <w:jc w:val="left"/>
                              <w:rPr>
                                <w:rFonts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  <w:t>全体同仁：</w:t>
                            </w:r>
                          </w:p>
                          <w:p>
                            <w:pPr>
                              <w:spacing w:line="480" w:lineRule="exact"/>
                              <w:jc w:val="left"/>
                              <w:rPr>
                                <w:rFonts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</w:pPr>
                          </w:p>
                          <w:p>
                            <w:pPr>
                              <w:spacing w:line="480" w:lineRule="exact"/>
                              <w:ind w:firstLine="480"/>
                              <w:jc w:val="left"/>
                              <w:rPr>
                                <w:rFonts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  <w:t>新春佳节即将来临之际，根据国家相关规定，结合企业的实际情况，经研究决定，现将春节放假事宜通知如下：</w:t>
                            </w:r>
                          </w:p>
                          <w:p>
                            <w:pPr>
                              <w:spacing w:line="480" w:lineRule="exact"/>
                              <w:ind w:firstLine="480"/>
                              <w:jc w:val="left"/>
                              <w:rPr>
                                <w:rFonts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</w:pPr>
                          </w:p>
                          <w:p>
                            <w:pPr>
                              <w:spacing w:line="480" w:lineRule="exact"/>
                              <w:ind w:firstLine="480"/>
                              <w:jc w:val="left"/>
                              <w:rPr>
                                <w:rFonts w:ascii="阿里巴巴普惠体 M" w:hAnsi="阿里巴巴普惠体 M" w:eastAsia="阿里巴巴普惠体 M" w:cs="阿里巴巴普惠体 M"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阿里巴巴普惠体 M" w:hAnsi="阿里巴巴普惠体 M" w:eastAsia="阿里巴巴普惠体 M" w:cs="阿里巴巴普惠体 M"/>
                                <w:color w:val="C00000"/>
                                <w:sz w:val="28"/>
                                <w:szCs w:val="28"/>
                              </w:rPr>
                              <w:t>放假时间：</w:t>
                            </w:r>
                          </w:p>
                          <w:p>
                            <w:pPr>
                              <w:spacing w:line="480" w:lineRule="exact"/>
                              <w:ind w:firstLine="480"/>
                              <w:jc w:val="left"/>
                              <w:rPr>
                                <w:rFonts w:ascii="阿里巴巴普惠体 M" w:hAnsi="阿里巴巴普惠体 M" w:eastAsia="阿里巴巴普惠体 M" w:cs="阿里巴巴普惠体 M"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阿里巴巴普惠体 M" w:hAnsi="阿里巴巴普惠体 M" w:eastAsia="阿里巴巴普惠体 M" w:cs="阿里巴巴普惠体 M"/>
                                <w:color w:val="C00000"/>
                                <w:sz w:val="28"/>
                                <w:szCs w:val="28"/>
                              </w:rPr>
                              <w:t>1月24日（除夕）至1月30日（初六），放假7天</w:t>
                            </w:r>
                            <w:r>
                              <w:rPr>
                                <w:rFonts w:hint="eastAsia" w:ascii="阿里巴巴普惠体 M" w:hAnsi="阿里巴巴普惠体 M" w:eastAsia="阿里巴巴普惠体 M" w:cs="阿里巴巴普惠体 M"/>
                                <w:color w:val="C00000"/>
                                <w:sz w:val="28"/>
                                <w:szCs w:val="28"/>
                              </w:rPr>
                              <w:t>；</w:t>
                            </w:r>
                          </w:p>
                          <w:p>
                            <w:pPr>
                              <w:spacing w:line="480" w:lineRule="exact"/>
                              <w:ind w:firstLine="480"/>
                              <w:jc w:val="left"/>
                              <w:rPr>
                                <w:rFonts w:ascii="阿里巴巴普惠体 M" w:hAnsi="阿里巴巴普惠体 M" w:eastAsia="阿里巴巴普惠体 M" w:cs="阿里巴巴普惠体 M"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阿里巴巴普惠体 M" w:hAnsi="阿里巴巴普惠体 M" w:eastAsia="阿里巴巴普惠体 M" w:cs="阿里巴巴普惠体 M"/>
                                <w:color w:val="C00000"/>
                                <w:sz w:val="28"/>
                                <w:szCs w:val="28"/>
                              </w:rPr>
                              <w:t>1月19日（</w:t>
                            </w:r>
                            <w:r>
                              <w:rPr>
                                <w:rFonts w:hint="eastAsia" w:ascii="阿里巴巴普惠体 M" w:hAnsi="阿里巴巴普惠体 M" w:eastAsia="阿里巴巴普惠体 M" w:cs="阿里巴巴普惠体 M"/>
                                <w:color w:val="C00000"/>
                                <w:sz w:val="28"/>
                                <w:szCs w:val="28"/>
                              </w:rPr>
                              <w:t>周日</w:t>
                            </w:r>
                            <w:r>
                              <w:rPr>
                                <w:rFonts w:ascii="阿里巴巴普惠体 M" w:hAnsi="阿里巴巴普惠体 M" w:eastAsia="阿里巴巴普惠体 M" w:cs="阿里巴巴普惠体 M"/>
                                <w:color w:val="C00000"/>
                                <w:sz w:val="28"/>
                                <w:szCs w:val="28"/>
                              </w:rPr>
                              <w:t>）</w:t>
                            </w:r>
                            <w:r>
                              <w:rPr>
                                <w:rFonts w:hint="eastAsia" w:ascii="阿里巴巴普惠体 M" w:hAnsi="阿里巴巴普惠体 M" w:eastAsia="阿里巴巴普惠体 M" w:cs="阿里巴巴普惠体 M"/>
                                <w:color w:val="C00000"/>
                                <w:sz w:val="28"/>
                                <w:szCs w:val="28"/>
                              </w:rPr>
                              <w:t>、2月1日（周六），</w:t>
                            </w:r>
                            <w:r>
                              <w:rPr>
                                <w:rFonts w:ascii="阿里巴巴普惠体 M" w:hAnsi="阿里巴巴普惠体 M" w:eastAsia="阿里巴巴普惠体 M" w:cs="阿里巴巴普惠体 M"/>
                                <w:color w:val="C00000"/>
                                <w:sz w:val="28"/>
                                <w:szCs w:val="28"/>
                              </w:rPr>
                              <w:t>正常上班。</w:t>
                            </w:r>
                          </w:p>
                          <w:p>
                            <w:pPr>
                              <w:spacing w:line="480" w:lineRule="exact"/>
                              <w:ind w:firstLine="480"/>
                              <w:jc w:val="left"/>
                              <w:rPr>
                                <w:rFonts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</w:pPr>
                          </w:p>
                          <w:p>
                            <w:pPr>
                              <w:spacing w:line="480" w:lineRule="exact"/>
                              <w:ind w:firstLine="480"/>
                              <w:jc w:val="left"/>
                              <w:rPr>
                                <w:rFonts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  <w:t>各部门放假前</w:t>
                            </w:r>
                            <w:r>
                              <w:rPr>
                                <w:rFonts w:hint="eastAsia"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  <w:t>应</w:t>
                            </w:r>
                            <w:r>
                              <w:rPr>
                                <w:rFonts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  <w:t>组织安全自查，杜绝安全隐患。值班人员确保手机24小时开机。</w:t>
                            </w:r>
                          </w:p>
                          <w:p>
                            <w:pPr>
                              <w:spacing w:line="480" w:lineRule="exact"/>
                              <w:ind w:firstLine="480"/>
                              <w:jc w:val="left"/>
                              <w:rPr>
                                <w:rFonts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</w:pPr>
                          </w:p>
                          <w:p>
                            <w:pPr>
                              <w:spacing w:line="480" w:lineRule="exact"/>
                              <w:ind w:firstLine="480"/>
                              <w:jc w:val="left"/>
                              <w:rPr>
                                <w:rFonts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  <w:t>祝福大家春节快乐，万事如意！</w:t>
                            </w:r>
                          </w:p>
                          <w:p>
                            <w:pPr>
                              <w:spacing w:line="480" w:lineRule="exact"/>
                              <w:jc w:val="right"/>
                              <w:rPr>
                                <w:rFonts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  <w:t>人力资源部</w:t>
                            </w:r>
                          </w:p>
                          <w:p>
                            <w:pPr>
                              <w:spacing w:line="480" w:lineRule="exact"/>
                              <w:jc w:val="right"/>
                              <w:rPr>
                                <w:rFonts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  <w:t>020</w:t>
                            </w:r>
                            <w:r>
                              <w:rPr>
                                <w:rFonts w:hint="eastAsia"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  <w:t>年1月1</w:t>
                            </w:r>
                            <w:r>
                              <w:rPr>
                                <w:rFonts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  <w:t>0</w:t>
                            </w:r>
                            <w:r>
                              <w:rPr>
                                <w:rFonts w:hint="eastAsia" w:ascii="阿里巴巴普惠体 L" w:hAnsi="阿里巴巴普惠体 L" w:eastAsia="阿里巴巴普惠体 L" w:cs="阿里巴巴普惠体 L"/>
                                <w:color w:val="C00000"/>
                                <w:sz w:val="28"/>
                                <w:szCs w:val="28"/>
                              </w:rPr>
                              <w:t>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.1pt;margin-top:238.45pt;height:372.4pt;width:422pt;mso-position-horizontal-relative:margin;z-index:251720704;mso-width-relative:page;mso-height-relative:page;" filled="f" stroked="f" coordsize="21600,21600" o:gfxdata="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+TmDjbAAAACwEAAA8AAAAAAAAAAQAgAAAAIgAA&#10;AGRycy9kb3ducmV2LnhtbFBLAQIUABQAAAAIAIdO4kCA8esZPgIAAGk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480" w:lineRule="exact"/>
                        <w:jc w:val="left"/>
                        <w:rPr>
                          <w:rFonts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  <w:t>全体同仁：</w:t>
                      </w:r>
                    </w:p>
                    <w:p>
                      <w:pPr>
                        <w:spacing w:line="480" w:lineRule="exact"/>
                        <w:jc w:val="left"/>
                        <w:rPr>
                          <w:rFonts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</w:pPr>
                    </w:p>
                    <w:p>
                      <w:pPr>
                        <w:spacing w:line="480" w:lineRule="exact"/>
                        <w:ind w:firstLine="480"/>
                        <w:jc w:val="left"/>
                        <w:rPr>
                          <w:rFonts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  <w:t>新春佳节即将来临之际，根据国家相关规定，结合企业的实际情况，经研究决定，现将春节放假事宜通知如下：</w:t>
                      </w:r>
                    </w:p>
                    <w:p>
                      <w:pPr>
                        <w:spacing w:line="480" w:lineRule="exact"/>
                        <w:ind w:firstLine="480"/>
                        <w:jc w:val="left"/>
                        <w:rPr>
                          <w:rFonts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</w:pPr>
                    </w:p>
                    <w:p>
                      <w:pPr>
                        <w:spacing w:line="480" w:lineRule="exact"/>
                        <w:ind w:firstLine="480"/>
                        <w:jc w:val="left"/>
                        <w:rPr>
                          <w:rFonts w:ascii="阿里巴巴普惠体 M" w:hAnsi="阿里巴巴普惠体 M" w:eastAsia="阿里巴巴普惠体 M" w:cs="阿里巴巴普惠体 M"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阿里巴巴普惠体 M" w:hAnsi="阿里巴巴普惠体 M" w:eastAsia="阿里巴巴普惠体 M" w:cs="阿里巴巴普惠体 M"/>
                          <w:color w:val="C00000"/>
                          <w:sz w:val="28"/>
                          <w:szCs w:val="28"/>
                        </w:rPr>
                        <w:t>放假时间：</w:t>
                      </w:r>
                    </w:p>
                    <w:p>
                      <w:pPr>
                        <w:spacing w:line="480" w:lineRule="exact"/>
                        <w:ind w:firstLine="480"/>
                        <w:jc w:val="left"/>
                        <w:rPr>
                          <w:rFonts w:ascii="阿里巴巴普惠体 M" w:hAnsi="阿里巴巴普惠体 M" w:eastAsia="阿里巴巴普惠体 M" w:cs="阿里巴巴普惠体 M"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阿里巴巴普惠体 M" w:hAnsi="阿里巴巴普惠体 M" w:eastAsia="阿里巴巴普惠体 M" w:cs="阿里巴巴普惠体 M"/>
                          <w:color w:val="C00000"/>
                          <w:sz w:val="28"/>
                          <w:szCs w:val="28"/>
                        </w:rPr>
                        <w:t>1月24日（除夕）至1月30日（初六），放假7天</w:t>
                      </w:r>
                      <w:r>
                        <w:rPr>
                          <w:rFonts w:hint="eastAsia" w:ascii="阿里巴巴普惠体 M" w:hAnsi="阿里巴巴普惠体 M" w:eastAsia="阿里巴巴普惠体 M" w:cs="阿里巴巴普惠体 M"/>
                          <w:color w:val="C00000"/>
                          <w:sz w:val="28"/>
                          <w:szCs w:val="28"/>
                        </w:rPr>
                        <w:t>；</w:t>
                      </w:r>
                    </w:p>
                    <w:p>
                      <w:pPr>
                        <w:spacing w:line="480" w:lineRule="exact"/>
                        <w:ind w:firstLine="480"/>
                        <w:jc w:val="left"/>
                        <w:rPr>
                          <w:rFonts w:ascii="阿里巴巴普惠体 M" w:hAnsi="阿里巴巴普惠体 M" w:eastAsia="阿里巴巴普惠体 M" w:cs="阿里巴巴普惠体 M"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阿里巴巴普惠体 M" w:hAnsi="阿里巴巴普惠体 M" w:eastAsia="阿里巴巴普惠体 M" w:cs="阿里巴巴普惠体 M"/>
                          <w:color w:val="C00000"/>
                          <w:sz w:val="28"/>
                          <w:szCs w:val="28"/>
                        </w:rPr>
                        <w:t>1月19日（</w:t>
                      </w:r>
                      <w:r>
                        <w:rPr>
                          <w:rFonts w:hint="eastAsia" w:ascii="阿里巴巴普惠体 M" w:hAnsi="阿里巴巴普惠体 M" w:eastAsia="阿里巴巴普惠体 M" w:cs="阿里巴巴普惠体 M"/>
                          <w:color w:val="C00000"/>
                          <w:sz w:val="28"/>
                          <w:szCs w:val="28"/>
                        </w:rPr>
                        <w:t>周日</w:t>
                      </w:r>
                      <w:r>
                        <w:rPr>
                          <w:rFonts w:ascii="阿里巴巴普惠体 M" w:hAnsi="阿里巴巴普惠体 M" w:eastAsia="阿里巴巴普惠体 M" w:cs="阿里巴巴普惠体 M"/>
                          <w:color w:val="C00000"/>
                          <w:sz w:val="28"/>
                          <w:szCs w:val="28"/>
                        </w:rPr>
                        <w:t>）</w:t>
                      </w:r>
                      <w:r>
                        <w:rPr>
                          <w:rFonts w:hint="eastAsia" w:ascii="阿里巴巴普惠体 M" w:hAnsi="阿里巴巴普惠体 M" w:eastAsia="阿里巴巴普惠体 M" w:cs="阿里巴巴普惠体 M"/>
                          <w:color w:val="C00000"/>
                          <w:sz w:val="28"/>
                          <w:szCs w:val="28"/>
                        </w:rPr>
                        <w:t>、2月1日（周六），</w:t>
                      </w:r>
                      <w:r>
                        <w:rPr>
                          <w:rFonts w:ascii="阿里巴巴普惠体 M" w:hAnsi="阿里巴巴普惠体 M" w:eastAsia="阿里巴巴普惠体 M" w:cs="阿里巴巴普惠体 M"/>
                          <w:color w:val="C00000"/>
                          <w:sz w:val="28"/>
                          <w:szCs w:val="28"/>
                        </w:rPr>
                        <w:t>正常上班。</w:t>
                      </w:r>
                    </w:p>
                    <w:p>
                      <w:pPr>
                        <w:spacing w:line="480" w:lineRule="exact"/>
                        <w:ind w:firstLine="480"/>
                        <w:jc w:val="left"/>
                        <w:rPr>
                          <w:rFonts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</w:pPr>
                    </w:p>
                    <w:p>
                      <w:pPr>
                        <w:spacing w:line="480" w:lineRule="exact"/>
                        <w:ind w:firstLine="480"/>
                        <w:jc w:val="left"/>
                        <w:rPr>
                          <w:rFonts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  <w:t>各部门放假前</w:t>
                      </w:r>
                      <w:r>
                        <w:rPr>
                          <w:rFonts w:hint="eastAsia"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  <w:t>应</w:t>
                      </w:r>
                      <w:r>
                        <w:rPr>
                          <w:rFonts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  <w:t>组织安全自查，杜绝安全隐患。值班人员确保手机24小时开机。</w:t>
                      </w:r>
                    </w:p>
                    <w:p>
                      <w:pPr>
                        <w:spacing w:line="480" w:lineRule="exact"/>
                        <w:ind w:firstLine="480"/>
                        <w:jc w:val="left"/>
                        <w:rPr>
                          <w:rFonts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</w:pPr>
                    </w:p>
                    <w:p>
                      <w:pPr>
                        <w:spacing w:line="480" w:lineRule="exact"/>
                        <w:ind w:firstLine="480"/>
                        <w:jc w:val="left"/>
                        <w:rPr>
                          <w:rFonts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  <w:t>祝福大家春节快乐，万事如意！</w:t>
                      </w:r>
                    </w:p>
                    <w:p>
                      <w:pPr>
                        <w:spacing w:line="480" w:lineRule="exact"/>
                        <w:jc w:val="right"/>
                        <w:rPr>
                          <w:rFonts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  <w:t>人力资源部</w:t>
                      </w:r>
                    </w:p>
                    <w:p>
                      <w:pPr>
                        <w:spacing w:line="480" w:lineRule="exact"/>
                        <w:jc w:val="right"/>
                        <w:rPr>
                          <w:rFonts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  <w:t>020</w:t>
                      </w:r>
                      <w:r>
                        <w:rPr>
                          <w:rFonts w:hint="eastAsia"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  <w:t>年1月1</w:t>
                      </w:r>
                      <w:r>
                        <w:rPr>
                          <w:rFonts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  <w:t>0</w:t>
                      </w:r>
                      <w:r>
                        <w:rPr>
                          <w:rFonts w:hint="eastAsia" w:ascii="阿里巴巴普惠体 L" w:hAnsi="阿里巴巴普惠体 L" w:eastAsia="阿里巴巴普惠体 L" w:cs="阿里巴巴普惠体 L"/>
                          <w:color w:val="C00000"/>
                          <w:sz w:val="28"/>
                          <w:szCs w:val="28"/>
                        </w:rPr>
                        <w:t>日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716608" behindDoc="0" locked="0" layoutInCell="1" allowOverlap="1">
            <wp:simplePos x="0" y="0"/>
            <wp:positionH relativeFrom="margin">
              <wp:posOffset>3582035</wp:posOffset>
            </wp:positionH>
            <wp:positionV relativeFrom="paragraph">
              <wp:posOffset>3051810</wp:posOffset>
            </wp:positionV>
            <wp:extent cx="2844165" cy="6337935"/>
            <wp:effectExtent l="0" t="0" r="0" b="6350"/>
            <wp:wrapNone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843919" cy="6337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4798060</wp:posOffset>
                </wp:positionH>
                <wp:positionV relativeFrom="paragraph">
                  <wp:posOffset>7015480</wp:posOffset>
                </wp:positionV>
                <wp:extent cx="533400" cy="396240"/>
                <wp:effectExtent l="0" t="0" r="0" b="0"/>
                <wp:wrapNone/>
                <wp:docPr id="39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396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400" w:lineRule="exact"/>
                              <w:rPr>
                                <w:rFonts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-</w:t>
                            </w:r>
                          </w:p>
                          <w:p>
                            <w:pPr>
                              <w:spacing w:line="400" w:lineRule="exact"/>
                              <w:rPr>
                                <w:rFonts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字体</w:t>
                            </w:r>
                          </w:p>
                          <w:p>
                            <w:pPr>
                              <w:spacing w:line="400" w:lineRule="exact"/>
                              <w:rPr>
                                <w:rFonts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杨任东竹石体</w:t>
                            </w:r>
                          </w:p>
                          <w:p>
                            <w:pPr>
                              <w:spacing w:line="400" w:lineRule="exact"/>
                              <w:rPr>
                                <w:rFonts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阿里巴巴普惠体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" o:spid="_x0000_s1026" o:spt="1" style="position:absolute;left:0pt;margin-left:377.8pt;margin-top:552.4pt;height:31.2pt;width:42pt;mso-wrap-style:none;z-index:251672576;mso-width-relative:page;mso-height-relative:page;" filled="f" stroked="f" coordsize="21600,21600" o:gfxdata="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CzfUjz2gAAAA0BAAAPAAAA&#10;AAAAAAEAIAAAACIAAABkcnMvZG93bnJldi54bWxQSwECFAAUAAAACACHTuJAbPGOKKEBAAA4AwAA&#10;DgAAAAAAAAABACAAAAApAQAAZHJzL2Uyb0RvYy54bWxQSwUGAAAAAAYABgBZAQAAPA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400" w:lineRule="exact"/>
                        <w:rPr>
                          <w:rFonts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-</w:t>
                      </w:r>
                    </w:p>
                    <w:p>
                      <w:pPr>
                        <w:spacing w:line="400" w:lineRule="exact"/>
                        <w:rPr>
                          <w:rFonts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字体</w:t>
                      </w:r>
                    </w:p>
                    <w:p>
                      <w:pPr>
                        <w:spacing w:line="400" w:lineRule="exact"/>
                        <w:rPr>
                          <w:rFonts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杨任东竹石体</w:t>
                      </w:r>
                    </w:p>
                    <w:p>
                      <w:pPr>
                        <w:spacing w:line="400" w:lineRule="exact"/>
                        <w:rPr>
                          <w:rFonts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阿里巴巴普惠体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3634105</wp:posOffset>
                </wp:positionH>
                <wp:positionV relativeFrom="paragraph">
                  <wp:posOffset>7980680</wp:posOffset>
                </wp:positionV>
                <wp:extent cx="483870" cy="599440"/>
                <wp:effectExtent l="0" t="0" r="0" b="0"/>
                <wp:wrapNone/>
                <wp:docPr id="4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3870" cy="5994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400" w:lineRule="exact"/>
                              <w:rPr>
                                <w:rFonts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-</w:t>
                            </w:r>
                          </w:p>
                          <w:p>
                            <w:pPr>
                              <w:spacing w:line="400" w:lineRule="exact"/>
                              <w:rPr>
                                <w:kern w:val="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更多模板</w:t>
                            </w:r>
                          </w:p>
                          <w:p>
                            <w:pPr>
                              <w:spacing w:line="400" w:lineRule="exac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扫描获取</w:t>
                            </w:r>
                          </w:p>
                          <w:p>
                            <w:pPr>
                              <w:spacing w:line="400" w:lineRule="exac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PPT</w:t>
                            </w:r>
                            <w:r>
                              <w:rPr>
                                <w:rFonts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/</w:t>
                            </w: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工作表/</w:t>
                            </w:r>
                          </w:p>
                          <w:p>
                            <w:pPr>
                              <w:spacing w:line="400" w:lineRule="exact"/>
                              <w:rPr>
                                <w:rFonts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阿里巴巴普惠体 R" w:hAnsi="阿里巴巴普惠体 R" w:eastAsia="阿里巴巴普惠体 R" w:cs="阿里巴巴普惠体 R"/>
                                <w:color w:val="FBE5D6" w:themeColor="accent2" w:themeTint="33"/>
                                <w:kern w:val="24"/>
                                <w:sz w:val="24"/>
                                <w:szCs w:val="24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工作证/名片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20" o:spid="_x0000_s1026" o:spt="1" style="position:absolute;left:0pt;margin-left:286.15pt;margin-top:628.4pt;height:47.2pt;width:38.1pt;mso-wrap-style:none;z-index:251673600;mso-width-relative:page;mso-height-relative:page;" filled="f" stroked="f" coordsize="21600,21600" o:gfxdata="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400" w:lineRule="exact"/>
                        <w:rPr>
                          <w:rFonts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-</w:t>
                      </w:r>
                    </w:p>
                    <w:p>
                      <w:pPr>
                        <w:spacing w:line="400" w:lineRule="exact"/>
                        <w:rPr>
                          <w:kern w:val="0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更多模板</w:t>
                      </w:r>
                    </w:p>
                    <w:p>
                      <w:pPr>
                        <w:spacing w:line="400" w:lineRule="exac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扫描获取</w:t>
                      </w:r>
                    </w:p>
                    <w:p>
                      <w:pPr>
                        <w:spacing w:line="400" w:lineRule="exac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PPT</w:t>
                      </w:r>
                      <w:r>
                        <w:rPr>
                          <w:rFonts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/</w:t>
                      </w: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工作表/</w:t>
                      </w:r>
                    </w:p>
                    <w:p>
                      <w:pPr>
                        <w:spacing w:line="400" w:lineRule="exact"/>
                        <w:rPr>
                          <w:rFonts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阿里巴巴普惠体 R" w:hAnsi="阿里巴巴普惠体 R" w:eastAsia="阿里巴巴普惠体 R" w:cs="阿里巴巴普惠体 R"/>
                          <w:color w:val="FBE5D6" w:themeColor="accent2" w:themeTint="33"/>
                          <w:kern w:val="24"/>
                          <w:sz w:val="24"/>
                          <w:szCs w:val="24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工作证/名片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90805</wp:posOffset>
                </wp:positionH>
                <wp:positionV relativeFrom="paragraph">
                  <wp:posOffset>719455</wp:posOffset>
                </wp:positionV>
                <wp:extent cx="5107940" cy="7425055"/>
                <wp:effectExtent l="0" t="0" r="0" b="0"/>
                <wp:wrapNone/>
                <wp:docPr id="42" name="组合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07940" cy="7425055"/>
                          <a:chOff x="0" y="-204953"/>
                          <a:chExt cx="5107940" cy="7425345"/>
                        </a:xfrm>
                      </wpg:grpSpPr>
                      <wps:wsp>
                        <wps:cNvPr id="35" name="文本框 13"/>
                        <wps:cNvSpPr txBox="1"/>
                        <wps:spPr>
                          <a:xfrm>
                            <a:off x="1226580" y="-204953"/>
                            <a:ext cx="2490951" cy="4732872"/>
                          </a:xfrm>
                          <a:prstGeom prst="rect">
                            <a:avLst/>
                          </a:prstGeom>
                          <a:noFill/>
                          <a:effectLst/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kern w:val="0"/>
                                  <w:sz w:val="400"/>
                                  <w:szCs w:val="400"/>
                                </w:rPr>
                              </w:pPr>
                              <w:r>
                                <w:rPr>
                                  <w:rFonts w:hint="eastAsia" w:ascii="演示镇魂行楷" w:eastAsia="演示镇魂行楷"/>
                                  <w:color w:val="FBE5D6" w:themeColor="accent2" w:themeTint="33"/>
                                  <w:spacing w:val="200"/>
                                  <w:kern w:val="24"/>
                                  <w:sz w:val="400"/>
                                  <w:szCs w:val="400"/>
                                  <w14:textFill>
                                    <w14:solidFill>
                                      <w14:schemeClr w14:val="accent2">
                                        <w14:lumMod w14:val="20000"/>
                                        <w14:lumOff w14:val="80000"/>
                                      </w14:schemeClr>
                                    </w14:solidFill>
                                  </w14:textFill>
                                </w:rPr>
                                <w:t>志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6" name="文本框 14"/>
                        <wps:cNvSpPr txBox="1"/>
                        <wps:spPr>
                          <a:xfrm>
                            <a:off x="1176152" y="3105513"/>
                            <a:ext cx="2761374" cy="4114879"/>
                          </a:xfrm>
                          <a:prstGeom prst="rect">
                            <a:avLst/>
                          </a:prstGeom>
                          <a:noFill/>
                          <a:effectLst/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kern w:val="0"/>
                                  <w:sz w:val="400"/>
                                  <w:szCs w:val="400"/>
                                </w:rPr>
                              </w:pPr>
                              <w:r>
                                <w:rPr>
                                  <w:rFonts w:hint="eastAsia" w:ascii="演示镇魂行楷" w:eastAsia="演示镇魂行楷"/>
                                  <w:color w:val="FBE5D6" w:themeColor="accent2" w:themeTint="33"/>
                                  <w:spacing w:val="200"/>
                                  <w:kern w:val="24"/>
                                  <w:sz w:val="400"/>
                                  <w:szCs w:val="400"/>
                                  <w14:textFill>
                                    <w14:solidFill>
                                      <w14:schemeClr w14:val="accent2">
                                        <w14:lumMod w14:val="20000"/>
                                        <w14:lumOff w14:val="80000"/>
                                      </w14:schemeClr>
                                    </w14:solidFill>
                                  </w14:textFill>
                                </w:rPr>
                                <w:t>玉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7" name="文本框 15"/>
                        <wps:cNvSpPr txBox="1"/>
                        <wps:spPr>
                          <a:xfrm>
                            <a:off x="0" y="3373820"/>
                            <a:ext cx="5107940" cy="9099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spacing w:val="400"/>
                                  <w:kern w:val="0"/>
                                  <w:sz w:val="52"/>
                                  <w:szCs w:val="52"/>
                                </w:rPr>
                              </w:pPr>
                              <w:r>
                                <w:rPr>
                                  <w:rFonts w:hint="eastAsia" w:ascii="阿里巴巴普惠体 L" w:hAnsi="阿里巴巴普惠体 L" w:eastAsia="阿里巴巴普惠体 L" w:cs="阿里巴巴普惠体 L"/>
                                  <w:color w:val="FBE5D6" w:themeColor="accent2" w:themeTint="33"/>
                                  <w:spacing w:val="400"/>
                                  <w:kern w:val="24"/>
                                  <w:sz w:val="52"/>
                                  <w:szCs w:val="52"/>
                                  <w14:textFill>
                                    <w14:solidFill>
                                      <w14:schemeClr w14:val="accent2">
                                        <w14:lumMod w14:val="20000"/>
                                        <w14:lumOff w14:val="80000"/>
                                      </w14:schemeClr>
                                    </w14:solidFill>
                                  </w14:textFill>
                                </w:rPr>
                                <w:t>DESIGNER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.15pt;margin-top:56.65pt;height:584.65pt;width:402.2pt;z-index:251670528;mso-width-relative:page;mso-height-relative:page;" coordorigin="0,-204953" coordsize="5107940,7425345" o:gfxdata="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Abz7WdkAAAALAQAADwAAAAAAAAABACAAAAAiAAAAZHJzL2Rvd25y&#10;ZXYueG1sUEsBAhQAFAAAAAgAh07iQC6TNx2oAgAA4wcAAA4AAAAAAAAAAQAgAAAAKAEAAGRycy9l&#10;Mm9Eb2MueG1sUEsFBgAAAAAGAAYAWQEAAEIGAAAAAA==&#10;">
                <o:lock v:ext="edit" aspectratio="f"/>
                <v:shape id="文本框 13" o:spid="_x0000_s1026" o:spt="202" type="#_x0000_t202" style="position:absolute;left:1226580;top:-204953;height:4732872;width:2490951;" filled="f" stroked="f" coordsize="21600,21600" o:gfxdata="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cXkO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kern w:val="0"/>
                            <w:sz w:val="400"/>
                            <w:szCs w:val="400"/>
                          </w:rPr>
                        </w:pPr>
                        <w:r>
                          <w:rPr>
                            <w:rFonts w:hint="eastAsia" w:ascii="演示镇魂行楷" w:eastAsia="演示镇魂行楷"/>
                            <w:color w:val="FBE5D6" w:themeColor="accent2" w:themeTint="33"/>
                            <w:spacing w:val="200"/>
                            <w:kern w:val="24"/>
                            <w:sz w:val="400"/>
                            <w:szCs w:val="400"/>
                            <w14:textFill>
                              <w14:solidFill>
                                <w14:schemeClr w14:val="accent2">
                                  <w14:lumMod w14:val="20000"/>
                                  <w14:lumOff w14:val="80000"/>
                                </w14:schemeClr>
                              </w14:solidFill>
                            </w14:textFill>
                          </w:rPr>
                          <w:t>志</w:t>
                        </w:r>
                      </w:p>
                    </w:txbxContent>
                  </v:textbox>
                </v:shape>
                <v:shape id="文本框 14" o:spid="_x0000_s1026" o:spt="202" type="#_x0000_t202" style="position:absolute;left:1176152;top:3105513;height:4114879;width:2761374;" filled="f" stroked="f" coordsize="21600,21600" o:gfxdata="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ij53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kern w:val="0"/>
                            <w:sz w:val="400"/>
                            <w:szCs w:val="400"/>
                          </w:rPr>
                        </w:pPr>
                        <w:r>
                          <w:rPr>
                            <w:rFonts w:hint="eastAsia" w:ascii="演示镇魂行楷" w:eastAsia="演示镇魂行楷"/>
                            <w:color w:val="FBE5D6" w:themeColor="accent2" w:themeTint="33"/>
                            <w:spacing w:val="200"/>
                            <w:kern w:val="24"/>
                            <w:sz w:val="400"/>
                            <w:szCs w:val="400"/>
                            <w14:textFill>
                              <w14:solidFill>
                                <w14:schemeClr w14:val="accent2">
                                  <w14:lumMod w14:val="20000"/>
                                  <w14:lumOff w14:val="80000"/>
                                </w14:schemeClr>
                              </w14:solidFill>
                            </w14:textFill>
                          </w:rPr>
                          <w:t>玉</w:t>
                        </w:r>
                      </w:p>
                    </w:txbxContent>
                  </v:textbox>
                </v:shape>
                <v:shape id="文本框 15" o:spid="_x0000_s1026" o:spt="202" type="#_x0000_t202" style="position:absolute;left:0;top:3373820;height:909955;width:5107940;v-text-anchor:middle;" filled="f" stroked="f" coordsize="21600,21600" o:gfxdata="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1s6P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spacing w:val="400"/>
                            <w:kern w:val="0"/>
                            <w:sz w:val="52"/>
                            <w:szCs w:val="52"/>
                          </w:rPr>
                        </w:pPr>
                        <w:r>
                          <w:rPr>
                            <w:rFonts w:hint="eastAsia" w:ascii="阿里巴巴普惠体 L" w:hAnsi="阿里巴巴普惠体 L" w:eastAsia="阿里巴巴普惠体 L" w:cs="阿里巴巴普惠体 L"/>
                            <w:color w:val="FBE5D6" w:themeColor="accent2" w:themeTint="33"/>
                            <w:spacing w:val="400"/>
                            <w:kern w:val="24"/>
                            <w:sz w:val="52"/>
                            <w:szCs w:val="52"/>
                            <w14:textFill>
                              <w14:solidFill>
                                <w14:schemeClr w14:val="accent2">
                                  <w14:lumMod w14:val="20000"/>
                                  <w14:lumOff w14:val="80000"/>
                                </w14:schemeClr>
                              </w14:solidFill>
                            </w14:textFill>
                          </w:rPr>
                          <w:t>DESIGNER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-494030</wp:posOffset>
                </wp:positionH>
                <wp:positionV relativeFrom="paragraph">
                  <wp:posOffset>-630555</wp:posOffset>
                </wp:positionV>
                <wp:extent cx="6379845" cy="630555"/>
                <wp:effectExtent l="0" t="0" r="0" b="0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79866" cy="6305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jc w:val="distribute"/>
                              <w:rPr>
                                <w:kern w:val="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阿里巴巴普惠体 L" w:hAnsi="阿里巴巴普惠体 L" w:eastAsia="阿里巴巴普惠体 L" w:cs="阿里巴巴普惠体 L"/>
                                <w:color w:val="FBE5D6" w:themeColor="accent2" w:themeTint="33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accent2">
                                      <w14:lumMod w14:val="20000"/>
                                      <w14:lumOff w14:val="80000"/>
                                    </w14:schemeClr>
                                  </w14:solidFill>
                                </w14:textFill>
                              </w:rPr>
                              <w:t>https://chn.docer.com/works?userid=598817763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38.9pt;margin-top:-49.65pt;height:49.65pt;width:502.35pt;z-index:251671552;mso-width-relative:page;mso-height-relative:page;" filled="f" stroked="f" coordsize="21600,21600" o:gfxdata="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Yx5fC2gAAAAgBAAAP&#10;AAAAAAAAAAEAIAAAACIAAABkcnMvZG93bnJldi54bWxQSwECFAAUAAAACACHTuJA6MiYkaQBAAA8&#10;AwAADgAAAAAAAAABACAAAAAp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kern w:val="0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阿里巴巴普惠体 L" w:hAnsi="阿里巴巴普惠体 L" w:eastAsia="阿里巴巴普惠体 L" w:cs="阿里巴巴普惠体 L"/>
                          <w:color w:val="FBE5D6" w:themeColor="accent2" w:themeTint="33"/>
                          <w:kern w:val="24"/>
                          <w:sz w:val="28"/>
                          <w:szCs w:val="28"/>
                          <w14:textFill>
                            <w14:solidFill>
                              <w14:schemeClr w14:val="accent2">
                                <w14:lumMod w14:val="20000"/>
                                <w14:lumOff w14:val="80000"/>
                              </w14:schemeClr>
                            </w14:solidFill>
                          </w14:textFill>
                        </w:rPr>
                        <w:t>https://chn.docer.com/works?userid=598817763</w:t>
                      </w:r>
                    </w:p>
                  </w:txbxContent>
                </v:textbox>
              </v:rect>
            </w:pict>
          </mc:Fallback>
        </mc:AlternateContent>
      </w: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4895215</wp:posOffset>
            </wp:positionH>
            <wp:positionV relativeFrom="paragraph">
              <wp:posOffset>8192770</wp:posOffset>
            </wp:positionV>
            <wp:extent cx="1141730" cy="1141730"/>
            <wp:effectExtent l="0" t="0" r="1270" b="1270"/>
            <wp:wrapNone/>
            <wp:docPr id="4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1884" cy="11418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560310" cy="10692130"/>
                <wp:effectExtent l="0" t="0" r="3175" b="0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0000" cy="1069200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85000"/>
                            <a:lumOff val="1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height:841.9pt;width:595.3pt;mso-position-horizontal:center;mso-position-horizontal-relative:margin;mso-position-vertical:center;mso-position-vertical-relative:margin;z-index:251664384;v-text-anchor:middle;mso-width-relative:page;mso-height-relative:page;" fillcolor="#262626 [2749]" filled="t" stroked="f" coordsize="21600,21600" o:gfxdata="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PorJu7XAAAABwEAAA8AAAAAAAAA&#10;AQAgAAAAIgAAAGRycy9kb3ducmV2LnhtbFBLAQIUABQAAAAIAIdO4kA0HDEahAIAAAgFAAAOAAAA&#10;AAAAAAEAIAAAACYBAABkcnMvZTJvRG9jLnhtbFBLBQYAAAAABgAGAFkBAAAc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思源黑体 CN Medium">
    <w:altName w:val="黑体"/>
    <w:panose1 w:val="020B0600000000000000"/>
    <w:charset w:val="86"/>
    <w:family w:val="swiss"/>
    <w:pitch w:val="default"/>
    <w:sig w:usb0="00000000" w:usb1="00000000" w:usb2="00000016" w:usb3="00000000" w:csb0="00060107" w:csb1="00000000"/>
  </w:font>
  <w:font w:name="思源黑体 CN Medium">
    <w:altName w:val="黑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思源黑体 CN Medium">
    <w:altName w:val="黑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庞门正道粗书体">
    <w:altName w:val="宋体"/>
    <w:panose1 w:val="02010600030101010101"/>
    <w:charset w:val="86"/>
    <w:family w:val="auto"/>
    <w:pitch w:val="default"/>
    <w:sig w:usb0="00000000" w:usb1="00000000" w:usb2="00000010" w:usb3="00000000" w:csb0="00040001" w:csb1="00000000"/>
  </w:font>
  <w:font w:name="阿里巴巴普惠体 L">
    <w:altName w:val="宋体"/>
    <w:panose1 w:val="00020600040101010101"/>
    <w:charset w:val="86"/>
    <w:family w:val="roman"/>
    <w:pitch w:val="default"/>
    <w:sig w:usb0="00000000" w:usb1="00000000" w:usb2="0000001E" w:usb3="00000000" w:csb0="0004009F" w:csb1="00000000"/>
  </w:font>
  <w:font w:name="阿里巴巴普惠体 M">
    <w:altName w:val="宋体"/>
    <w:panose1 w:val="00020600040101010101"/>
    <w:charset w:val="86"/>
    <w:family w:val="roman"/>
    <w:pitch w:val="default"/>
    <w:sig w:usb0="00000000" w:usb1="00000000" w:usb2="0000001E" w:usb3="00000000" w:csb0="0004009F" w:csb1="00000000"/>
  </w:font>
  <w:font w:name="阿里巴巴普惠体 R">
    <w:altName w:val="宋体"/>
    <w:panose1 w:val="00020600040101010101"/>
    <w:charset w:val="86"/>
    <w:family w:val="roman"/>
    <w:pitch w:val="default"/>
    <w:sig w:usb0="00000000" w:usb1="00000000" w:usb2="0000001E" w:usb3="00000000" w:csb0="0004009F" w:csb1="00000000"/>
  </w:font>
  <w:font w:name="演示镇魂行楷">
    <w:altName w:val="宋体"/>
    <w:panose1 w:val="00000500000000000000"/>
    <w:charset w:val="86"/>
    <w:family w:val="auto"/>
    <w:pitch w:val="default"/>
    <w:sig w:usb0="00000000" w:usb1="0000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7B53506"/>
    <w:rsid w:val="000223B5"/>
    <w:rsid w:val="0003018A"/>
    <w:rsid w:val="001448E1"/>
    <w:rsid w:val="001902D6"/>
    <w:rsid w:val="001D22AB"/>
    <w:rsid w:val="00225476"/>
    <w:rsid w:val="00260FBA"/>
    <w:rsid w:val="00327F94"/>
    <w:rsid w:val="00333080"/>
    <w:rsid w:val="00384DC2"/>
    <w:rsid w:val="003F7620"/>
    <w:rsid w:val="004E1FE4"/>
    <w:rsid w:val="00654F81"/>
    <w:rsid w:val="00657C77"/>
    <w:rsid w:val="00672BE8"/>
    <w:rsid w:val="00745644"/>
    <w:rsid w:val="0087537E"/>
    <w:rsid w:val="009F03AB"/>
    <w:rsid w:val="00B41509"/>
    <w:rsid w:val="00BD153F"/>
    <w:rsid w:val="00C47701"/>
    <w:rsid w:val="00C917AE"/>
    <w:rsid w:val="00D7163B"/>
    <w:rsid w:val="00E87830"/>
    <w:rsid w:val="00F46929"/>
    <w:rsid w:val="00FA45D5"/>
    <w:rsid w:val="07B53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WPS%20Office\37a6e135-a68c-f4da-6e68-5203e7319074\&#26149;&#33410;&#25918;&#20551;&#36890;&#30693;&#20844;&#21578;.doc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思源黑体">
      <a:majorFont>
        <a:latin typeface="思源黑体 CN Medium"/>
        <a:ea typeface="思源黑体 CN Medium"/>
        <a:cs typeface=""/>
      </a:majorFont>
      <a:minorFont>
        <a:latin typeface="思源黑体 CN Medium"/>
        <a:ea typeface="思源黑体 CN Medium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春节放假通知公告.docx</Template>
  <Pages>2</Pages>
  <Words>0</Words>
  <Characters>0</Characters>
  <Lines>1</Lines>
  <Paragraphs>1</Paragraphs>
  <TotalTime>5</TotalTime>
  <ScaleCrop>false</ScaleCrop>
  <LinksUpToDate>false</LinksUpToDate>
  <CharactersWithSpaces>0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2021-01-30T02:58:00Z</dcterms:created>
  <dc:creator>一颗西柚科科</dc:creator>
  <cp:lastModifiedBy>一颗西柚科科</cp:lastModifiedBy>
  <dcterms:modified xsi:type="dcterms:W3CDTF">2021-01-30T03:00:33Z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